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96FC1" w14:textId="036F7BB4" w:rsidR="00B11DBC" w:rsidRPr="002E46B2" w:rsidRDefault="00B11DBC" w:rsidP="00283AA4">
      <w:pPr>
        <w:pStyle w:val="Titre1"/>
        <w:rPr>
          <w:rFonts w:ascii="Marianne" w:eastAsia="Andale Sans UI" w:hAnsi="Marianne" w:cs="Calibri"/>
          <w:b/>
          <w:lang w:val="fr-FR"/>
        </w:rPr>
      </w:pPr>
      <w:bookmarkStart w:id="0" w:name="_Toc508959064"/>
      <w:r w:rsidRPr="002E46B2">
        <w:rPr>
          <w:rFonts w:ascii="Marianne" w:eastAsia="Andale Sans UI" w:hAnsi="Marianne" w:cs="Calibri"/>
          <w:b/>
          <w:lang w:val="fr-FR"/>
        </w:rPr>
        <w:t>ATTESTATION DE VISITE</w:t>
      </w:r>
      <w:bookmarkEnd w:id="0"/>
      <w:r w:rsidR="004029F2">
        <w:rPr>
          <w:rFonts w:ascii="Marianne" w:eastAsia="Andale Sans UI" w:hAnsi="Marianne" w:cs="Calibri"/>
          <w:b/>
          <w:lang w:val="fr-FR"/>
        </w:rPr>
        <w:t xml:space="preserve"> OBLIGATOIRE</w:t>
      </w:r>
    </w:p>
    <w:p w14:paraId="5EC121DE" w14:textId="77777777" w:rsidR="00B11DBC" w:rsidRPr="002E46B2" w:rsidRDefault="00B11DBC" w:rsidP="00283AA4">
      <w:pPr>
        <w:rPr>
          <w:rFonts w:ascii="Marianne" w:hAnsi="Marianne" w:cs="Calibri"/>
          <w:b/>
          <w:color w:val="FF0000"/>
          <w:lang w:val="fr-FR" w:eastAsia="ar-SA" w:bidi="ar-SA"/>
        </w:rPr>
      </w:pPr>
      <w:r w:rsidRPr="002E46B2">
        <w:rPr>
          <w:rFonts w:ascii="Marianne" w:hAnsi="Marianne" w:cs="Calibri"/>
          <w:b/>
          <w:color w:val="FF0000"/>
          <w:lang w:val="fr-FR" w:eastAsia="ar-SA" w:bidi="ar-SA"/>
        </w:rPr>
        <w:t xml:space="preserve">(Document à </w:t>
      </w:r>
      <w:r w:rsidRPr="00676D1A">
        <w:rPr>
          <w:rFonts w:ascii="Marianne" w:hAnsi="Marianne" w:cs="Calibri"/>
          <w:b/>
          <w:color w:val="FF0000"/>
          <w:u w:val="single"/>
          <w:lang w:val="fr-FR" w:eastAsia="ar-SA" w:bidi="ar-SA"/>
        </w:rPr>
        <w:t>joindre impérativement à l’offre</w:t>
      </w:r>
      <w:r w:rsidRPr="002E46B2">
        <w:rPr>
          <w:rFonts w:ascii="Marianne" w:hAnsi="Marianne" w:cs="Calibri"/>
          <w:b/>
          <w:color w:val="FF0000"/>
          <w:lang w:val="fr-FR" w:eastAsia="ar-SA" w:bidi="ar-SA"/>
        </w:rPr>
        <w:t>)</w:t>
      </w:r>
    </w:p>
    <w:p w14:paraId="323D2AED" w14:textId="77777777" w:rsidR="00B11DBC" w:rsidRPr="002E46B2" w:rsidRDefault="00B11DBC" w:rsidP="00283AA4">
      <w:pPr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6FA48170" w14:textId="77777777" w:rsidR="001315F3" w:rsidRPr="002E46B2" w:rsidRDefault="001315F3" w:rsidP="00283AA4">
      <w:pPr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1506A07F" w14:textId="77777777" w:rsidR="001315F3" w:rsidRPr="002E46B2" w:rsidRDefault="001315F3" w:rsidP="00283AA4">
      <w:pPr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3A47F6E3" w14:textId="7E15F0C1" w:rsidR="00E547E7" w:rsidRPr="002E46B2" w:rsidRDefault="00FD401E" w:rsidP="003A73BC">
      <w:pPr>
        <w:jc w:val="both"/>
        <w:rPr>
          <w:rFonts w:ascii="Marianne" w:hAnsi="Marianne" w:cs="Calibri"/>
          <w:b/>
          <w:lang w:val="fr-FR" w:eastAsia="ar-SA" w:bidi="ar-SA"/>
        </w:rPr>
      </w:pPr>
      <w:r w:rsidRPr="002E46B2">
        <w:rPr>
          <w:rFonts w:ascii="Marianne" w:hAnsi="Marianne" w:cs="Calibri"/>
          <w:b/>
          <w:lang w:val="fr-FR" w:eastAsia="ar-SA" w:bidi="ar-SA"/>
        </w:rPr>
        <w:t xml:space="preserve">Le représentant </w:t>
      </w:r>
      <w:r w:rsidR="00E547E7" w:rsidRPr="002E46B2">
        <w:rPr>
          <w:rFonts w:ascii="Marianne" w:hAnsi="Marianne" w:cs="Calibri"/>
          <w:b/>
          <w:lang w:val="fr-FR" w:eastAsia="ar-SA" w:bidi="ar-SA"/>
        </w:rPr>
        <w:t xml:space="preserve">de : </w:t>
      </w:r>
    </w:p>
    <w:p w14:paraId="75D738A1" w14:textId="4836F8C2" w:rsidR="00E547E7" w:rsidRPr="002E46B2" w:rsidRDefault="00E547E7" w:rsidP="00E547E7">
      <w:pPr>
        <w:jc w:val="both"/>
        <w:rPr>
          <w:rFonts w:ascii="Marianne" w:hAnsi="Marianne"/>
          <w:lang w:val="fr-FR"/>
        </w:rPr>
      </w:pPr>
      <w:r w:rsidRPr="002E46B2">
        <w:rPr>
          <w:rFonts w:ascii="MS Gothic" w:eastAsia="MS Gothic" w:hAnsi="MS Gothic" w:cs="Arial"/>
          <w:lang w:val="fr-FR" w:eastAsia="ar-SA" w:bidi="ar-SA"/>
        </w:rPr>
        <w:t>☐</w:t>
      </w:r>
      <w:r w:rsidRPr="002E46B2">
        <w:rPr>
          <w:rFonts w:ascii="Marianne" w:hAnsi="Marianne" w:cs="Arial"/>
          <w:lang w:val="fr-FR" w:eastAsia="ar-SA" w:bidi="ar-SA"/>
        </w:rPr>
        <w:t xml:space="preserve"> </w:t>
      </w:r>
      <w:r w:rsidRPr="002E46B2">
        <w:rPr>
          <w:rFonts w:ascii="Marianne" w:hAnsi="Marianne"/>
          <w:lang w:val="fr-FR"/>
        </w:rPr>
        <w:t xml:space="preserve">la </w:t>
      </w:r>
      <w:r w:rsidR="002F082E">
        <w:rPr>
          <w:rFonts w:ascii="Marianne" w:hAnsi="Marianne"/>
          <w:lang w:val="fr-FR"/>
        </w:rPr>
        <w:t>Direction d</w:t>
      </w:r>
      <w:r w:rsidR="00B26D6C">
        <w:rPr>
          <w:rFonts w:ascii="Marianne" w:hAnsi="Marianne"/>
          <w:lang w:val="fr-FR"/>
        </w:rPr>
        <w:t>e</w:t>
      </w:r>
      <w:r w:rsidR="002F082E">
        <w:rPr>
          <w:rFonts w:ascii="Marianne" w:hAnsi="Marianne"/>
          <w:lang w:val="fr-FR"/>
        </w:rPr>
        <w:t xml:space="preserve"> l’information légale et administrative (DILA</w:t>
      </w:r>
      <w:r w:rsidRPr="002E46B2">
        <w:rPr>
          <w:rFonts w:ascii="Marianne" w:hAnsi="Marianne"/>
          <w:lang w:val="fr-FR"/>
        </w:rPr>
        <w:t xml:space="preserve">) ; </w:t>
      </w:r>
    </w:p>
    <w:p w14:paraId="188D1D31" w14:textId="77777777" w:rsidR="00E547E7" w:rsidRPr="002E46B2" w:rsidRDefault="00E547E7" w:rsidP="003A73BC">
      <w:pPr>
        <w:jc w:val="both"/>
        <w:rPr>
          <w:rFonts w:ascii="Marianne" w:hAnsi="Marianne" w:cs="Calibri"/>
          <w:b/>
          <w:lang w:val="fr-FR" w:eastAsia="ar-SA" w:bidi="ar-SA"/>
        </w:rPr>
      </w:pPr>
    </w:p>
    <w:p w14:paraId="78A59300" w14:textId="77777777" w:rsidR="00B11DBC" w:rsidRPr="002E46B2" w:rsidRDefault="00AA1556" w:rsidP="00FD401E">
      <w:pPr>
        <w:jc w:val="left"/>
        <w:rPr>
          <w:rFonts w:ascii="Marianne" w:hAnsi="Marianne" w:cs="Calibri"/>
          <w:sz w:val="20"/>
          <w:lang w:val="fr-FR" w:eastAsia="ar-SA" w:bidi="ar-SA"/>
        </w:rPr>
      </w:pPr>
      <w:r w:rsidRPr="002E46B2">
        <w:rPr>
          <w:rFonts w:ascii="Marianne" w:hAnsi="Marianne" w:cs="Calibri"/>
          <w:lang w:val="fr-FR" w:eastAsia="ar-SA" w:bidi="ar-SA"/>
        </w:rPr>
        <w:t xml:space="preserve">M. / Mme. </w:t>
      </w:r>
      <w:r w:rsidR="001C4479" w:rsidRPr="002E46B2">
        <w:rPr>
          <w:rFonts w:ascii="Marianne" w:hAnsi="Marianne" w:cs="Calibri"/>
          <w:b/>
          <w:lang w:val="fr-FR" w:eastAsia="ar-SA" w:bidi="ar-SA"/>
        </w:rPr>
        <w:t>……………………………</w:t>
      </w:r>
      <w:r w:rsidR="004F32A6" w:rsidRPr="002E46B2">
        <w:rPr>
          <w:rFonts w:ascii="Marianne" w:hAnsi="Marianne" w:cs="Calibri"/>
          <w:b/>
          <w:lang w:val="fr-FR" w:eastAsia="ar-SA" w:bidi="ar-SA"/>
        </w:rPr>
        <w:t>…</w:t>
      </w:r>
      <w:r w:rsidR="00FD401E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…………………………………………………………………………………………………....</w:t>
      </w:r>
    </w:p>
    <w:p w14:paraId="03055BAB" w14:textId="77777777" w:rsidR="00B11DBC" w:rsidRPr="002E46B2" w:rsidRDefault="00B11DBC" w:rsidP="00FD401E">
      <w:pPr>
        <w:jc w:val="left"/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7F9A5B8D" w14:textId="77777777" w:rsidR="004F32A6" w:rsidRPr="002E46B2" w:rsidRDefault="00B11DBC" w:rsidP="001C4479">
      <w:pPr>
        <w:rPr>
          <w:rFonts w:ascii="Marianne" w:hAnsi="Marianne" w:cs="Calibri"/>
          <w:b/>
          <w:u w:val="single"/>
          <w:lang w:val="fr-FR" w:eastAsia="ar-SA" w:bidi="ar-SA"/>
        </w:rPr>
      </w:pPr>
      <w:r w:rsidRPr="002E46B2">
        <w:rPr>
          <w:rFonts w:ascii="Marianne" w:hAnsi="Marianne" w:cs="Calibri"/>
          <w:b/>
          <w:u w:val="single"/>
          <w:lang w:val="fr-FR" w:eastAsia="ar-SA" w:bidi="ar-SA"/>
        </w:rPr>
        <w:t>Atteste que</w:t>
      </w:r>
      <w:r w:rsidR="001C4479" w:rsidRPr="002E46B2">
        <w:rPr>
          <w:rFonts w:ascii="Marianne" w:hAnsi="Marianne" w:cs="Calibri"/>
          <w:b/>
          <w:lang w:val="fr-FR" w:eastAsia="ar-SA" w:bidi="ar-SA"/>
        </w:rPr>
        <w:t> :</w:t>
      </w:r>
    </w:p>
    <w:p w14:paraId="5FB72569" w14:textId="77777777" w:rsidR="00C96070" w:rsidRPr="002E46B2" w:rsidRDefault="00C96070" w:rsidP="00FD401E">
      <w:pPr>
        <w:jc w:val="left"/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1023215D" w14:textId="77777777" w:rsidR="004F32A6" w:rsidRPr="002E46B2" w:rsidRDefault="004F32A6" w:rsidP="00FD401E">
      <w:pPr>
        <w:jc w:val="left"/>
        <w:rPr>
          <w:rFonts w:ascii="Marianne" w:hAnsi="Marianne" w:cs="Calibri"/>
          <w:lang w:val="fr-FR" w:eastAsia="ar-SA" w:bidi="ar-SA"/>
        </w:rPr>
      </w:pPr>
      <w:r w:rsidRPr="002E46B2">
        <w:rPr>
          <w:rFonts w:ascii="Marianne" w:hAnsi="Marianne" w:cs="Calibri"/>
          <w:lang w:val="fr-FR" w:eastAsia="ar-SA" w:bidi="ar-SA"/>
        </w:rPr>
        <w:t xml:space="preserve">M. </w:t>
      </w:r>
      <w:r w:rsidR="00FD401E" w:rsidRPr="002E46B2">
        <w:rPr>
          <w:rFonts w:ascii="Marianne" w:hAnsi="Marianne" w:cs="Calibri"/>
          <w:lang w:val="fr-FR" w:eastAsia="ar-SA" w:bidi="ar-SA"/>
        </w:rPr>
        <w:t xml:space="preserve">/ </w:t>
      </w:r>
      <w:r w:rsidR="00D41943" w:rsidRPr="002E46B2">
        <w:rPr>
          <w:rFonts w:ascii="Marianne" w:hAnsi="Marianne" w:cs="Calibri"/>
          <w:lang w:val="fr-FR" w:eastAsia="ar-SA" w:bidi="ar-SA"/>
        </w:rPr>
        <w:t xml:space="preserve">Mme. </w:t>
      </w:r>
      <w:r w:rsidRPr="002E46B2">
        <w:rPr>
          <w:rFonts w:ascii="Marianne" w:hAnsi="Marianne" w:cs="Calibri"/>
          <w:b/>
          <w:lang w:val="fr-FR" w:eastAsia="ar-SA" w:bidi="ar-SA"/>
        </w:rPr>
        <w:t>…………………………………………</w:t>
      </w:r>
      <w:r w:rsidR="001C4479" w:rsidRPr="002E46B2">
        <w:rPr>
          <w:rFonts w:ascii="Marianne" w:hAnsi="Marianne" w:cs="Calibri"/>
          <w:b/>
          <w:lang w:val="fr-FR" w:eastAsia="ar-SA" w:bidi="ar-SA"/>
        </w:rPr>
        <w:t>………………………………</w:t>
      </w:r>
      <w:r w:rsidR="00FD401E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………………………………………………………...</w:t>
      </w:r>
      <w:r w:rsidR="00D41943" w:rsidRPr="002E46B2">
        <w:rPr>
          <w:rFonts w:ascii="Marianne" w:hAnsi="Marianne" w:cs="Calibri"/>
          <w:b/>
          <w:lang w:val="fr-FR" w:eastAsia="ar-SA" w:bidi="ar-SA"/>
        </w:rPr>
        <w:t>..</w:t>
      </w:r>
    </w:p>
    <w:p w14:paraId="2EC395B3" w14:textId="77777777" w:rsidR="004F32A6" w:rsidRPr="002E46B2" w:rsidRDefault="004F32A6" w:rsidP="00FD401E">
      <w:pPr>
        <w:jc w:val="left"/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2052AE40" w14:textId="77777777" w:rsidR="00B11DBC" w:rsidRPr="002E46B2" w:rsidRDefault="004F32A6" w:rsidP="00FD401E">
      <w:pPr>
        <w:jc w:val="left"/>
        <w:rPr>
          <w:rFonts w:ascii="Marianne" w:hAnsi="Marianne" w:cs="Calibri"/>
          <w:lang w:val="fr-FR" w:eastAsia="ar-SA" w:bidi="ar-SA"/>
        </w:rPr>
      </w:pPr>
      <w:proofErr w:type="gramStart"/>
      <w:r w:rsidRPr="002E46B2">
        <w:rPr>
          <w:rFonts w:ascii="Marianne" w:hAnsi="Marianne" w:cs="Calibri"/>
          <w:lang w:val="fr-FR" w:eastAsia="ar-SA" w:bidi="ar-SA"/>
        </w:rPr>
        <w:t>pour</w:t>
      </w:r>
      <w:proofErr w:type="gramEnd"/>
      <w:r w:rsidRPr="002E46B2">
        <w:rPr>
          <w:rFonts w:ascii="Marianne" w:hAnsi="Marianne" w:cs="Calibri"/>
          <w:lang w:val="fr-FR" w:eastAsia="ar-SA" w:bidi="ar-SA"/>
        </w:rPr>
        <w:t xml:space="preserve"> </w:t>
      </w:r>
      <w:r w:rsidR="00B11DBC" w:rsidRPr="002E46B2">
        <w:rPr>
          <w:rFonts w:ascii="Marianne" w:hAnsi="Marianne" w:cs="Calibri"/>
          <w:lang w:val="fr-FR" w:eastAsia="ar-SA" w:bidi="ar-SA"/>
        </w:rPr>
        <w:t xml:space="preserve">la société : </w:t>
      </w:r>
      <w:r w:rsidR="00B11DBC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……………………………………………………………………………</w:t>
      </w:r>
      <w:r w:rsidRPr="002E46B2">
        <w:rPr>
          <w:rFonts w:ascii="Marianne" w:hAnsi="Marianne" w:cs="Calibri"/>
          <w:b/>
          <w:lang w:val="fr-FR" w:eastAsia="ar-SA" w:bidi="ar-SA"/>
        </w:rPr>
        <w:t>…</w:t>
      </w:r>
      <w:r w:rsidR="001C4479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</w:t>
      </w:r>
    </w:p>
    <w:p w14:paraId="1EF385E6" w14:textId="77777777" w:rsidR="00B11DBC" w:rsidRPr="002E46B2" w:rsidRDefault="00B11DBC" w:rsidP="00FD401E">
      <w:pPr>
        <w:jc w:val="left"/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7F648851" w14:textId="77777777" w:rsidR="00B11DBC" w:rsidRPr="002E46B2" w:rsidRDefault="003A73BC" w:rsidP="00FD401E">
      <w:pPr>
        <w:jc w:val="left"/>
        <w:rPr>
          <w:rFonts w:ascii="Marianne" w:hAnsi="Marianne" w:cs="Calibri"/>
          <w:lang w:val="fr-FR" w:eastAsia="ar-SA" w:bidi="ar-SA"/>
        </w:rPr>
      </w:pPr>
      <w:proofErr w:type="gramStart"/>
      <w:r w:rsidRPr="002E46B2">
        <w:rPr>
          <w:rFonts w:ascii="Marianne" w:hAnsi="Marianne" w:cs="Calibri"/>
          <w:lang w:val="fr-FR" w:eastAsia="ar-SA" w:bidi="ar-SA"/>
        </w:rPr>
        <w:t>domiciliée</w:t>
      </w:r>
      <w:proofErr w:type="gramEnd"/>
      <w:r w:rsidRPr="002E46B2">
        <w:rPr>
          <w:rFonts w:ascii="Marianne" w:hAnsi="Marianne" w:cs="Calibri"/>
          <w:lang w:val="fr-FR" w:eastAsia="ar-SA" w:bidi="ar-SA"/>
        </w:rPr>
        <w:t> :</w:t>
      </w:r>
      <w:r w:rsidR="00B11DBC" w:rsidRPr="002E46B2">
        <w:rPr>
          <w:rFonts w:ascii="Marianne" w:hAnsi="Marianne" w:cs="Calibri"/>
          <w:lang w:val="fr-FR" w:eastAsia="ar-SA" w:bidi="ar-SA"/>
        </w:rPr>
        <w:t xml:space="preserve"> </w:t>
      </w:r>
      <w:r w:rsidR="001C4479" w:rsidRPr="002E46B2">
        <w:rPr>
          <w:rFonts w:ascii="Marianne" w:hAnsi="Marianne" w:cs="Calibri"/>
          <w:b/>
          <w:lang w:val="fr-FR" w:eastAsia="ar-SA" w:bidi="ar-SA"/>
        </w:rPr>
        <w:t>………………………………</w:t>
      </w:r>
      <w:r w:rsidR="00B11DBC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</w:t>
      </w:r>
      <w:r w:rsidR="00D41943" w:rsidRPr="002E46B2">
        <w:rPr>
          <w:rFonts w:ascii="Marianne" w:hAnsi="Marianne" w:cs="Calibri"/>
          <w:b/>
          <w:lang w:val="fr-FR" w:eastAsia="ar-SA" w:bidi="ar-SA"/>
        </w:rPr>
        <w:t>……………………………………………………….</w:t>
      </w:r>
    </w:p>
    <w:p w14:paraId="4ECE7B5E" w14:textId="77777777" w:rsidR="00FD401E" w:rsidRPr="002E46B2" w:rsidRDefault="00FD401E" w:rsidP="00283AA4">
      <w:pPr>
        <w:rPr>
          <w:rFonts w:ascii="Marianne" w:hAnsi="Marianne" w:cs="Calibri"/>
          <w:sz w:val="16"/>
          <w:szCs w:val="16"/>
          <w:lang w:val="fr-FR" w:eastAsia="ar-SA" w:bidi="ar-SA"/>
        </w:rPr>
      </w:pPr>
    </w:p>
    <w:p w14:paraId="625FAD5F" w14:textId="5D49785C" w:rsidR="003932B9" w:rsidRPr="002E46B2" w:rsidRDefault="00B11DBC" w:rsidP="00597207">
      <w:pPr>
        <w:jc w:val="both"/>
        <w:rPr>
          <w:rFonts w:ascii="Marianne" w:hAnsi="Marianne" w:cs="Calibri"/>
          <w:b/>
          <w:lang w:val="fr-FR" w:eastAsia="ar-SA" w:bidi="ar-SA"/>
        </w:rPr>
      </w:pPr>
      <w:proofErr w:type="gramStart"/>
      <w:r w:rsidRPr="00ED35A2">
        <w:rPr>
          <w:rFonts w:ascii="Marianne" w:hAnsi="Marianne" w:cs="Calibri"/>
          <w:lang w:val="fr-FR" w:eastAsia="ar-SA" w:bidi="ar-SA"/>
        </w:rPr>
        <w:t>a</w:t>
      </w:r>
      <w:proofErr w:type="gramEnd"/>
      <w:r w:rsidRPr="00ED35A2">
        <w:rPr>
          <w:rFonts w:ascii="Marianne" w:hAnsi="Marianne" w:cs="Calibri"/>
          <w:lang w:val="fr-FR" w:eastAsia="ar-SA" w:bidi="ar-SA"/>
        </w:rPr>
        <w:t xml:space="preserve"> effectué la visite organisée dans</w:t>
      </w:r>
      <w:r w:rsidR="00C96070" w:rsidRPr="00ED35A2">
        <w:rPr>
          <w:rFonts w:ascii="Marianne" w:hAnsi="Marianne" w:cs="Calibri"/>
          <w:lang w:val="fr-FR" w:eastAsia="ar-SA" w:bidi="ar-SA"/>
        </w:rPr>
        <w:t xml:space="preserve"> le cadre de la consultation n°</w:t>
      </w:r>
      <w:r w:rsidR="007B5FA2" w:rsidRPr="00AC13CA">
        <w:rPr>
          <w:rFonts w:ascii="Marianne" w:hAnsi="Marianne" w:cs="Calibri"/>
          <w:b/>
          <w:lang w:val="fr-FR" w:eastAsia="ar-SA" w:bidi="ar-SA"/>
        </w:rPr>
        <w:t>2</w:t>
      </w:r>
      <w:r w:rsidR="002F082E">
        <w:rPr>
          <w:rFonts w:ascii="Marianne" w:hAnsi="Marianne" w:cs="Calibri"/>
          <w:b/>
          <w:lang w:val="fr-FR" w:eastAsia="ar-SA" w:bidi="ar-SA"/>
        </w:rPr>
        <w:t>5</w:t>
      </w:r>
      <w:r w:rsidR="007B5FA2" w:rsidRPr="00AC13CA">
        <w:rPr>
          <w:rFonts w:ascii="Marianne" w:hAnsi="Marianne" w:cs="Calibri"/>
          <w:b/>
          <w:lang w:val="fr-FR" w:eastAsia="ar-SA" w:bidi="ar-SA"/>
        </w:rPr>
        <w:t>_BAM_</w:t>
      </w:r>
      <w:r w:rsidR="002F082E">
        <w:rPr>
          <w:rFonts w:ascii="Marianne" w:hAnsi="Marianne" w:cs="Calibri"/>
          <w:b/>
          <w:lang w:val="fr-FR" w:eastAsia="ar-SA" w:bidi="ar-SA"/>
        </w:rPr>
        <w:t>791_M00</w:t>
      </w:r>
      <w:r w:rsidR="00E547E7" w:rsidRPr="00AC13CA">
        <w:rPr>
          <w:rFonts w:ascii="Marianne" w:hAnsi="Marianne" w:cs="Calibri"/>
          <w:b/>
          <w:lang w:val="fr-FR" w:eastAsia="ar-SA" w:bidi="ar-SA"/>
        </w:rPr>
        <w:t xml:space="preserve"> </w:t>
      </w:r>
      <w:r w:rsidRPr="00AC13CA">
        <w:rPr>
          <w:rFonts w:ascii="Marianne" w:hAnsi="Marianne" w:cs="Calibri"/>
          <w:b/>
          <w:lang w:val="fr-FR" w:eastAsia="ar-SA" w:bidi="ar-SA"/>
        </w:rPr>
        <w:t xml:space="preserve">relative </w:t>
      </w:r>
      <w:r w:rsidR="002F082E">
        <w:rPr>
          <w:rFonts w:ascii="Marianne" w:hAnsi="Marianne" w:cs="Calibri"/>
          <w:b/>
          <w:lang w:val="fr-FR" w:eastAsia="ar-SA" w:bidi="ar-SA"/>
        </w:rPr>
        <w:t>à l’a</w:t>
      </w:r>
      <w:r w:rsidR="002F082E" w:rsidRPr="002F082E">
        <w:rPr>
          <w:rFonts w:ascii="Marianne" w:hAnsi="Marianne" w:cs="Calibri"/>
          <w:b/>
          <w:lang w:val="fr-FR" w:eastAsia="ar-SA" w:bidi="ar-SA"/>
        </w:rPr>
        <w:t xml:space="preserve">cquisition, livraison, installation, mise en service et formation d’une ligne de production </w:t>
      </w:r>
      <w:r w:rsidR="001A2ECC">
        <w:rPr>
          <w:rFonts w:ascii="Marianne" w:hAnsi="Marianne" w:cs="Calibri"/>
          <w:b/>
          <w:lang w:val="fr-FR" w:eastAsia="ar-SA" w:bidi="ar-SA"/>
        </w:rPr>
        <w:t>c</w:t>
      </w:r>
      <w:r w:rsidR="002F082E" w:rsidRPr="002F082E">
        <w:rPr>
          <w:rFonts w:ascii="Marianne" w:hAnsi="Marianne" w:cs="Calibri"/>
          <w:b/>
          <w:lang w:val="fr-FR" w:eastAsia="ar-SA" w:bidi="ar-SA"/>
        </w:rPr>
        <w:t xml:space="preserve">omputer </w:t>
      </w:r>
      <w:r w:rsidR="001A2ECC">
        <w:rPr>
          <w:rFonts w:ascii="Marianne" w:hAnsi="Marianne" w:cs="Calibri"/>
          <w:b/>
          <w:lang w:val="fr-FR" w:eastAsia="ar-SA" w:bidi="ar-SA"/>
        </w:rPr>
        <w:t>t</w:t>
      </w:r>
      <w:r w:rsidR="002F082E" w:rsidRPr="002F082E">
        <w:rPr>
          <w:rFonts w:ascii="Marianne" w:hAnsi="Marianne" w:cs="Calibri"/>
          <w:b/>
          <w:lang w:val="fr-FR" w:eastAsia="ar-SA" w:bidi="ar-SA"/>
        </w:rPr>
        <w:t xml:space="preserve">o </w:t>
      </w:r>
      <w:r w:rsidR="001A2ECC">
        <w:rPr>
          <w:rFonts w:ascii="Marianne" w:hAnsi="Marianne" w:cs="Calibri"/>
          <w:b/>
          <w:lang w:val="fr-FR" w:eastAsia="ar-SA" w:bidi="ar-SA"/>
        </w:rPr>
        <w:t>p</w:t>
      </w:r>
      <w:r w:rsidR="002F082E" w:rsidRPr="002F082E">
        <w:rPr>
          <w:rFonts w:ascii="Marianne" w:hAnsi="Marianne" w:cs="Calibri"/>
          <w:b/>
          <w:lang w:val="fr-FR" w:eastAsia="ar-SA" w:bidi="ar-SA"/>
        </w:rPr>
        <w:t>late pour l’imprimerie de la direction de l'information légale et administrative (DILA)</w:t>
      </w:r>
      <w:r w:rsidR="002F082E">
        <w:rPr>
          <w:rFonts w:ascii="Marianne" w:hAnsi="Marianne" w:cs="Calibri"/>
          <w:b/>
          <w:lang w:val="fr-FR" w:eastAsia="ar-SA" w:bidi="ar-SA"/>
        </w:rPr>
        <w:t xml:space="preserve"> </w:t>
      </w:r>
      <w:r w:rsidRPr="00AC13CA">
        <w:rPr>
          <w:rFonts w:ascii="Marianne" w:hAnsi="Marianne" w:cs="Calibri"/>
          <w:b/>
          <w:lang w:val="fr-FR" w:eastAsia="ar-SA" w:bidi="ar-SA"/>
        </w:rPr>
        <w:t>»</w:t>
      </w:r>
      <w:r w:rsidR="001C4479" w:rsidRPr="00ED35A2">
        <w:rPr>
          <w:rFonts w:ascii="Marianne" w:hAnsi="Marianne" w:cs="Calibri"/>
          <w:b/>
          <w:lang w:val="fr-FR" w:eastAsia="ar-SA" w:bidi="ar-SA"/>
        </w:rPr>
        <w:t>,</w:t>
      </w:r>
    </w:p>
    <w:p w14:paraId="0B8B08C1" w14:textId="77777777" w:rsidR="007B5D79" w:rsidRPr="002E46B2" w:rsidRDefault="007B5D79" w:rsidP="00597207">
      <w:pPr>
        <w:jc w:val="both"/>
        <w:rPr>
          <w:rFonts w:ascii="Marianne" w:hAnsi="Marianne" w:cs="Calibri"/>
          <w:b/>
          <w:lang w:val="fr-FR" w:eastAsia="ar-SA" w:bidi="ar-SA"/>
        </w:rPr>
      </w:pPr>
    </w:p>
    <w:p w14:paraId="6FDB9586" w14:textId="77777777" w:rsidR="003932B9" w:rsidRPr="002E46B2" w:rsidRDefault="003932B9" w:rsidP="00D41943">
      <w:pPr>
        <w:jc w:val="left"/>
        <w:rPr>
          <w:rFonts w:ascii="Marianne" w:hAnsi="Marianne" w:cs="Arial"/>
          <w:lang w:val="fr-FR" w:eastAsia="ar-SA" w:bidi="ar-SA"/>
        </w:rPr>
      </w:pPr>
      <w:proofErr w:type="gramStart"/>
      <w:r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>p</w:t>
      </w:r>
      <w:r w:rsidR="00D41943"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>our</w:t>
      </w:r>
      <w:proofErr w:type="gramEnd"/>
      <w:r w:rsidR="00D41943"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 xml:space="preserve"> les sites suivants dont les visites</w:t>
      </w:r>
      <w:r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 xml:space="preserve"> </w:t>
      </w:r>
      <w:r w:rsidR="00D41943"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 xml:space="preserve">sont </w:t>
      </w:r>
      <w:r w:rsidRPr="002E46B2">
        <w:rPr>
          <w:rFonts w:ascii="Marianne" w:hAnsi="Marianne" w:cs="Arial"/>
          <w:b/>
          <w:color w:val="FF0000"/>
          <w:u w:val="single"/>
          <w:lang w:val="fr-FR" w:eastAsia="ar-SA" w:bidi="ar-SA"/>
        </w:rPr>
        <w:t>obligatoires</w:t>
      </w:r>
      <w:r w:rsidRPr="002E46B2">
        <w:rPr>
          <w:rFonts w:ascii="Marianne" w:hAnsi="Marianne" w:cs="Arial"/>
          <w:color w:val="FF0000"/>
          <w:lang w:val="fr-FR" w:eastAsia="ar-SA" w:bidi="ar-SA"/>
        </w:rPr>
        <w:t> :</w:t>
      </w:r>
      <w:r w:rsidRPr="002E46B2">
        <w:rPr>
          <w:rFonts w:ascii="Marianne" w:hAnsi="Marianne" w:cs="Arial"/>
          <w:lang w:val="fr-FR" w:eastAsia="ar-SA" w:bidi="ar-SA"/>
        </w:rPr>
        <w:t xml:space="preserve"> </w:t>
      </w:r>
    </w:p>
    <w:p w14:paraId="56042579" w14:textId="77777777" w:rsidR="007B5D79" w:rsidRPr="002E46B2" w:rsidRDefault="007B5D79" w:rsidP="00D41943">
      <w:pPr>
        <w:jc w:val="left"/>
        <w:rPr>
          <w:rFonts w:ascii="Marianne" w:hAnsi="Marianne" w:cs="Arial"/>
          <w:lang w:val="fr-FR" w:eastAsia="ar-SA" w:bidi="ar-SA"/>
        </w:rPr>
      </w:pPr>
    </w:p>
    <w:p w14:paraId="424C1F44" w14:textId="65A138F1" w:rsidR="00E547E7" w:rsidRPr="002E46B2" w:rsidRDefault="002F082E" w:rsidP="00D41943">
      <w:pPr>
        <w:jc w:val="left"/>
        <w:rPr>
          <w:rFonts w:ascii="Marianne" w:hAnsi="Marianne" w:cs="Arial"/>
          <w:lang w:val="fr-FR" w:eastAsia="ar-SA" w:bidi="ar-SA"/>
        </w:rPr>
      </w:pPr>
      <w:r>
        <w:rPr>
          <w:rFonts w:ascii="Marianne" w:hAnsi="Marianne" w:cs="Arial"/>
          <w:b/>
          <w:u w:val="single"/>
          <w:lang w:val="fr-FR" w:eastAsia="ar-SA" w:bidi="ar-SA"/>
        </w:rPr>
        <w:t>DILA</w:t>
      </w:r>
      <w:r w:rsidR="00E547E7" w:rsidRPr="002E46B2">
        <w:rPr>
          <w:rFonts w:ascii="Marianne" w:hAnsi="Marianne" w:cs="Arial"/>
          <w:lang w:val="fr-FR" w:eastAsia="ar-SA" w:bidi="ar-SA"/>
        </w:rPr>
        <w:t> :</w:t>
      </w:r>
    </w:p>
    <w:p w14:paraId="7D583CC1" w14:textId="0BE0C865" w:rsidR="00760CDC" w:rsidRPr="00AC13CA" w:rsidRDefault="00760CDC" w:rsidP="00760CDC">
      <w:pPr>
        <w:jc w:val="left"/>
        <w:rPr>
          <w:rFonts w:ascii="Marianne" w:hAnsi="Marianne" w:cs="Arial"/>
          <w:lang w:val="fr-FR" w:eastAsia="ar-SA" w:bidi="ar-SA"/>
        </w:rPr>
      </w:pPr>
      <w:r w:rsidRPr="00AC13CA">
        <w:rPr>
          <w:rFonts w:ascii="MS Gothic" w:eastAsia="MS Gothic" w:hAnsi="MS Gothic" w:cs="Arial"/>
          <w:lang w:val="fr-FR" w:eastAsia="ar-SA" w:bidi="ar-SA"/>
        </w:rPr>
        <w:t>☐</w:t>
      </w:r>
      <w:r w:rsidR="00E547E7" w:rsidRPr="00AC13CA">
        <w:rPr>
          <w:rFonts w:ascii="Marianne" w:hAnsi="Marianne" w:cs="Arial"/>
          <w:lang w:val="fr-FR" w:eastAsia="ar-SA" w:bidi="ar-SA"/>
        </w:rPr>
        <w:t xml:space="preserve"> </w:t>
      </w:r>
      <w:r w:rsidR="002F082E">
        <w:rPr>
          <w:rFonts w:ascii="Marianne" w:hAnsi="Marianne" w:cs="Arial"/>
          <w:lang w:val="fr-FR" w:eastAsia="ar-SA" w:bidi="ar-SA"/>
        </w:rPr>
        <w:t>26 rue Desaix, 75015 Paris</w:t>
      </w:r>
      <w:r w:rsidR="00676D1A">
        <w:rPr>
          <w:rFonts w:ascii="Marianne" w:hAnsi="Marianne" w:cs="Arial"/>
          <w:lang w:val="fr-FR" w:eastAsia="ar-SA" w:bidi="ar-SA"/>
        </w:rPr>
        <w:t>.</w:t>
      </w:r>
    </w:p>
    <w:p w14:paraId="6C07B117" w14:textId="77777777" w:rsidR="00E547E7" w:rsidRPr="002E46B2" w:rsidRDefault="00E547E7" w:rsidP="00597207">
      <w:pPr>
        <w:jc w:val="left"/>
        <w:rPr>
          <w:rFonts w:ascii="Marianne" w:hAnsi="Marianne" w:cs="Arial"/>
          <w:lang w:val="fr-FR" w:eastAsia="fr-FR" w:bidi="ar-SA"/>
        </w:rPr>
      </w:pPr>
    </w:p>
    <w:p w14:paraId="7E21C207" w14:textId="77777777" w:rsidR="00597207" w:rsidRPr="002E46B2" w:rsidRDefault="00597207" w:rsidP="00597207">
      <w:pPr>
        <w:jc w:val="left"/>
        <w:rPr>
          <w:rFonts w:ascii="Marianne" w:hAnsi="Marianne" w:cs="Arial"/>
          <w:lang w:val="fr-FR" w:eastAsia="fr-FR" w:bidi="ar-SA"/>
        </w:rPr>
      </w:pPr>
      <w:r w:rsidRPr="002E46B2">
        <w:rPr>
          <w:rFonts w:ascii="Marianne" w:hAnsi="Marianne" w:cs="Arial"/>
          <w:lang w:val="fr-FR" w:eastAsia="fr-FR" w:bidi="ar-SA"/>
        </w:rPr>
        <w:t xml:space="preserve">À Paris, le </w:t>
      </w:r>
      <w:r w:rsidRPr="002E46B2">
        <w:rPr>
          <w:rFonts w:ascii="Marianne" w:hAnsi="Marianne" w:cs="Arial"/>
          <w:lang w:val="fr-FR" w:eastAsia="ar-SA" w:bidi="ar-SA"/>
        </w:rPr>
        <w:t>…………………………………………………….</w:t>
      </w:r>
    </w:p>
    <w:p w14:paraId="701D7E5A" w14:textId="77777777" w:rsidR="00C30DF7" w:rsidRPr="002E46B2" w:rsidRDefault="00C30DF7" w:rsidP="00D85943">
      <w:pPr>
        <w:jc w:val="left"/>
        <w:rPr>
          <w:rFonts w:ascii="Marianne" w:hAnsi="Marianne" w:cs="Arial"/>
          <w:lang w:val="fr-FR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C30DF7" w:rsidRPr="002E46B2" w14:paraId="49A7D9E1" w14:textId="77777777" w:rsidTr="00FA16C6">
        <w:tc>
          <w:tcPr>
            <w:tcW w:w="4889" w:type="dxa"/>
            <w:shd w:val="clear" w:color="auto" w:fill="auto"/>
          </w:tcPr>
          <w:p w14:paraId="36852D9E" w14:textId="77777777" w:rsidR="00C30DF7" w:rsidRPr="00FA16C6" w:rsidRDefault="001E0515" w:rsidP="00FA16C6">
            <w:pPr>
              <w:spacing w:before="0"/>
              <w:rPr>
                <w:rFonts w:ascii="Marianne" w:hAnsi="Marianne" w:cs="Calibri"/>
                <w:b/>
                <w:sz w:val="18"/>
                <w:szCs w:val="18"/>
                <w:lang w:val="fr-FR"/>
              </w:rPr>
            </w:pPr>
            <w:r w:rsidRPr="00FA16C6">
              <w:rPr>
                <w:rFonts w:ascii="Marianne" w:hAnsi="Marianne" w:cs="Calibri"/>
                <w:b/>
                <w:sz w:val="18"/>
                <w:szCs w:val="18"/>
                <w:lang w:val="fr-FR"/>
              </w:rPr>
              <w:t>Signature du r</w:t>
            </w:r>
            <w:r w:rsidR="00C30DF7" w:rsidRPr="00FA16C6">
              <w:rPr>
                <w:rFonts w:ascii="Marianne" w:hAnsi="Marianne" w:cs="Calibri"/>
                <w:b/>
                <w:sz w:val="18"/>
                <w:szCs w:val="18"/>
                <w:lang w:val="fr-FR"/>
              </w:rPr>
              <w:t>eprésentant de l’administration</w:t>
            </w:r>
          </w:p>
          <w:p w14:paraId="2E33E808" w14:textId="77777777" w:rsidR="00C30DF7" w:rsidRPr="00FA16C6" w:rsidRDefault="00C30DF7" w:rsidP="00FA16C6">
            <w:pPr>
              <w:spacing w:before="0"/>
              <w:rPr>
                <w:rFonts w:ascii="Marianne" w:hAnsi="Marianne" w:cs="Calibri"/>
                <w:i/>
                <w:sz w:val="14"/>
                <w:szCs w:val="14"/>
                <w:lang w:val="fr-FR"/>
              </w:rPr>
            </w:pPr>
            <w:r w:rsidRPr="00FA16C6">
              <w:rPr>
                <w:rFonts w:ascii="Marianne" w:hAnsi="Marianne" w:cs="Calibri"/>
                <w:i/>
                <w:sz w:val="14"/>
                <w:szCs w:val="14"/>
                <w:lang w:val="fr-FR"/>
              </w:rPr>
              <w:t>Nom, Prénom, Fonction</w:t>
            </w:r>
          </w:p>
        </w:tc>
        <w:tc>
          <w:tcPr>
            <w:tcW w:w="4889" w:type="dxa"/>
            <w:shd w:val="clear" w:color="auto" w:fill="auto"/>
          </w:tcPr>
          <w:p w14:paraId="18594863" w14:textId="77777777" w:rsidR="00C30DF7" w:rsidRPr="00FA16C6" w:rsidRDefault="001E0515" w:rsidP="00FA16C6">
            <w:pPr>
              <w:spacing w:before="0"/>
              <w:rPr>
                <w:rFonts w:ascii="Marianne" w:hAnsi="Marianne" w:cs="Calibri"/>
                <w:b/>
                <w:sz w:val="18"/>
                <w:szCs w:val="18"/>
                <w:lang w:val="fr-FR"/>
              </w:rPr>
            </w:pPr>
            <w:r w:rsidRPr="00FA16C6">
              <w:rPr>
                <w:rFonts w:ascii="Marianne" w:hAnsi="Marianne" w:cs="Calibri"/>
                <w:b/>
                <w:sz w:val="18"/>
                <w:szCs w:val="18"/>
                <w:lang w:val="fr-FR"/>
              </w:rPr>
              <w:t>Signature du r</w:t>
            </w:r>
            <w:r w:rsidR="00C30DF7" w:rsidRPr="00FA16C6">
              <w:rPr>
                <w:rFonts w:ascii="Marianne" w:hAnsi="Marianne" w:cs="Calibri"/>
                <w:b/>
                <w:sz w:val="18"/>
                <w:szCs w:val="18"/>
                <w:lang w:val="fr-FR"/>
              </w:rPr>
              <w:t xml:space="preserve">eprésentant </w:t>
            </w:r>
            <w:r w:rsidRPr="00FA16C6">
              <w:rPr>
                <w:rFonts w:ascii="Marianne" w:hAnsi="Marianne" w:cs="Calibri"/>
                <w:b/>
                <w:sz w:val="18"/>
                <w:szCs w:val="18"/>
                <w:lang w:val="fr-FR"/>
              </w:rPr>
              <w:t>de la société</w:t>
            </w:r>
          </w:p>
          <w:p w14:paraId="343AAA66" w14:textId="77777777" w:rsidR="00C30DF7" w:rsidRPr="00FA16C6" w:rsidRDefault="00C30DF7" w:rsidP="00FA16C6">
            <w:pPr>
              <w:spacing w:before="0"/>
              <w:rPr>
                <w:rFonts w:ascii="Marianne" w:hAnsi="Marianne" w:cs="Calibri"/>
                <w:i/>
                <w:sz w:val="14"/>
                <w:szCs w:val="14"/>
                <w:lang w:val="fr-FR"/>
              </w:rPr>
            </w:pPr>
            <w:r w:rsidRPr="00FA16C6">
              <w:rPr>
                <w:rFonts w:ascii="Marianne" w:hAnsi="Marianne" w:cs="Calibri"/>
                <w:i/>
                <w:sz w:val="14"/>
                <w:szCs w:val="14"/>
                <w:lang w:val="fr-FR"/>
              </w:rPr>
              <w:t>Nom, Prénom, Fonction</w:t>
            </w:r>
          </w:p>
        </w:tc>
      </w:tr>
      <w:tr w:rsidR="00C30DF7" w:rsidRPr="002E46B2" w14:paraId="7FD09DC2" w14:textId="77777777" w:rsidTr="00FA16C6">
        <w:trPr>
          <w:trHeight w:val="1616"/>
        </w:trPr>
        <w:tc>
          <w:tcPr>
            <w:tcW w:w="4889" w:type="dxa"/>
            <w:shd w:val="clear" w:color="auto" w:fill="auto"/>
          </w:tcPr>
          <w:p w14:paraId="475E69E0" w14:textId="77777777" w:rsidR="00C30DF7" w:rsidRPr="00FA16C6" w:rsidRDefault="00C30DF7" w:rsidP="00FA16C6">
            <w:pPr>
              <w:jc w:val="both"/>
              <w:rPr>
                <w:rFonts w:ascii="Marianne" w:hAnsi="Marianne" w:cs="Calibri"/>
                <w:lang w:val="fr-FR"/>
              </w:rPr>
            </w:pPr>
          </w:p>
          <w:p w14:paraId="0C1087C0" w14:textId="77777777" w:rsidR="008B3C64" w:rsidRPr="00FA16C6" w:rsidRDefault="008B3C64" w:rsidP="00FA16C6">
            <w:pPr>
              <w:jc w:val="both"/>
              <w:rPr>
                <w:rFonts w:ascii="Marianne" w:hAnsi="Marianne" w:cs="Calibri"/>
                <w:lang w:val="fr-FR"/>
              </w:rPr>
            </w:pPr>
          </w:p>
          <w:p w14:paraId="71348E43" w14:textId="77777777" w:rsidR="008B3C64" w:rsidRPr="00FA16C6" w:rsidRDefault="008B3C64" w:rsidP="00FA16C6">
            <w:pPr>
              <w:jc w:val="both"/>
              <w:rPr>
                <w:rFonts w:ascii="Marianne" w:hAnsi="Marianne" w:cs="Calibri"/>
                <w:lang w:val="fr-FR"/>
              </w:rPr>
            </w:pPr>
          </w:p>
        </w:tc>
        <w:tc>
          <w:tcPr>
            <w:tcW w:w="4889" w:type="dxa"/>
            <w:shd w:val="clear" w:color="auto" w:fill="auto"/>
          </w:tcPr>
          <w:p w14:paraId="0842A56B" w14:textId="77777777" w:rsidR="00C30DF7" w:rsidRPr="00FA16C6" w:rsidRDefault="00C30DF7" w:rsidP="00FA16C6">
            <w:pPr>
              <w:jc w:val="both"/>
              <w:rPr>
                <w:rFonts w:ascii="Marianne" w:hAnsi="Marianne" w:cs="Calibri"/>
                <w:lang w:val="fr-FR"/>
              </w:rPr>
            </w:pPr>
          </w:p>
        </w:tc>
      </w:tr>
    </w:tbl>
    <w:p w14:paraId="01411BE8" w14:textId="77777777" w:rsidR="00820E05" w:rsidRDefault="00820E05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p w14:paraId="1DCAC73C" w14:textId="77777777" w:rsidR="00676D1A" w:rsidRDefault="00676D1A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p w14:paraId="3FCF7387" w14:textId="77777777" w:rsidR="00676D1A" w:rsidRDefault="00676D1A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p w14:paraId="6E9FB703" w14:textId="77777777" w:rsidR="00676D1A" w:rsidRDefault="00676D1A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p w14:paraId="39EDE341" w14:textId="77777777" w:rsidR="00676D1A" w:rsidRDefault="00676D1A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p w14:paraId="47DEA3E5" w14:textId="77777777" w:rsidR="00676D1A" w:rsidRPr="002E46B2" w:rsidRDefault="00676D1A" w:rsidP="008B3C64">
      <w:pPr>
        <w:jc w:val="both"/>
        <w:rPr>
          <w:rFonts w:ascii="Marianne" w:hAnsi="Marianne" w:cs="Calibri"/>
          <w:sz w:val="4"/>
          <w:szCs w:val="4"/>
          <w:lang w:val="fr-FR"/>
        </w:rPr>
      </w:pPr>
    </w:p>
    <w:sectPr w:rsidR="00676D1A" w:rsidRPr="002E46B2" w:rsidSect="0059720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669A" w14:textId="77777777" w:rsidR="00820E05" w:rsidRDefault="00820E05" w:rsidP="004355E2">
      <w:pPr>
        <w:spacing w:before="0"/>
      </w:pPr>
      <w:r>
        <w:separator/>
      </w:r>
    </w:p>
    <w:p w14:paraId="79E0FC61" w14:textId="77777777" w:rsidR="00820E05" w:rsidRDefault="00820E05"/>
    <w:p w14:paraId="473F1EA8" w14:textId="77777777" w:rsidR="00820E05" w:rsidRDefault="00820E05" w:rsidP="00D41943"/>
    <w:p w14:paraId="5B87F1F7" w14:textId="77777777" w:rsidR="00820E05" w:rsidRDefault="00820E05" w:rsidP="00D41943"/>
    <w:p w14:paraId="095A6FE5" w14:textId="77777777" w:rsidR="00820E05" w:rsidRDefault="00820E05"/>
    <w:p w14:paraId="6D834B87" w14:textId="77777777" w:rsidR="00820E05" w:rsidRDefault="00820E05" w:rsidP="00C30DF7"/>
    <w:p w14:paraId="60F561BE" w14:textId="77777777" w:rsidR="00820E05" w:rsidRDefault="00820E05" w:rsidP="00C30DF7"/>
    <w:p w14:paraId="40B39ED9" w14:textId="77777777" w:rsidR="00820E05" w:rsidRDefault="00820E05" w:rsidP="008B3C64"/>
    <w:p w14:paraId="45E1C917" w14:textId="77777777" w:rsidR="00820E05" w:rsidRDefault="00820E05"/>
    <w:p w14:paraId="01EC6488" w14:textId="77777777" w:rsidR="00820E05" w:rsidRDefault="00820E05" w:rsidP="00597207"/>
    <w:p w14:paraId="64D95B78" w14:textId="77777777" w:rsidR="00820E05" w:rsidRDefault="00820E05" w:rsidP="00597207"/>
    <w:p w14:paraId="0196EEEE" w14:textId="77777777" w:rsidR="00820E05" w:rsidRDefault="00820E05" w:rsidP="00597207"/>
    <w:p w14:paraId="1658CCE5" w14:textId="77777777" w:rsidR="00820E05" w:rsidRDefault="00820E05" w:rsidP="00597207"/>
    <w:p w14:paraId="67B93C04" w14:textId="77777777" w:rsidR="00820E05" w:rsidRDefault="00820E05" w:rsidP="00597207"/>
    <w:p w14:paraId="48404E17" w14:textId="77777777" w:rsidR="00820E05" w:rsidRDefault="00820E05"/>
    <w:p w14:paraId="6600A869" w14:textId="77777777" w:rsidR="00820E05" w:rsidRDefault="00820E05" w:rsidP="001C4479"/>
    <w:p w14:paraId="4249BF1A" w14:textId="77777777" w:rsidR="00820E05" w:rsidRDefault="00820E05" w:rsidP="001C4479"/>
    <w:p w14:paraId="2235250F" w14:textId="77777777" w:rsidR="00820E05" w:rsidRDefault="00820E05" w:rsidP="001C4479"/>
    <w:p w14:paraId="6BDB7767" w14:textId="77777777" w:rsidR="00820E05" w:rsidRDefault="00820E05"/>
  </w:endnote>
  <w:endnote w:type="continuationSeparator" w:id="0">
    <w:p w14:paraId="2C3286AE" w14:textId="77777777" w:rsidR="00820E05" w:rsidRDefault="00820E05" w:rsidP="004355E2">
      <w:pPr>
        <w:spacing w:before="0"/>
      </w:pPr>
      <w:r>
        <w:continuationSeparator/>
      </w:r>
    </w:p>
    <w:p w14:paraId="29658BB1" w14:textId="77777777" w:rsidR="00820E05" w:rsidRDefault="00820E05"/>
    <w:p w14:paraId="37ACCDE8" w14:textId="77777777" w:rsidR="00820E05" w:rsidRDefault="00820E05" w:rsidP="00D41943"/>
    <w:p w14:paraId="7B64177E" w14:textId="77777777" w:rsidR="00820E05" w:rsidRDefault="00820E05" w:rsidP="00D41943"/>
    <w:p w14:paraId="49E63149" w14:textId="77777777" w:rsidR="00820E05" w:rsidRDefault="00820E05"/>
    <w:p w14:paraId="1EFDA8BF" w14:textId="77777777" w:rsidR="00820E05" w:rsidRDefault="00820E05" w:rsidP="00C30DF7"/>
    <w:p w14:paraId="043F5818" w14:textId="77777777" w:rsidR="00820E05" w:rsidRDefault="00820E05" w:rsidP="00C30DF7"/>
    <w:p w14:paraId="0D2346BF" w14:textId="77777777" w:rsidR="00820E05" w:rsidRDefault="00820E05" w:rsidP="008B3C64"/>
    <w:p w14:paraId="1D5DBF71" w14:textId="77777777" w:rsidR="00820E05" w:rsidRDefault="00820E05"/>
    <w:p w14:paraId="3086126A" w14:textId="77777777" w:rsidR="00820E05" w:rsidRDefault="00820E05" w:rsidP="00597207"/>
    <w:p w14:paraId="227D4779" w14:textId="77777777" w:rsidR="00820E05" w:rsidRDefault="00820E05" w:rsidP="00597207"/>
    <w:p w14:paraId="3B2BB411" w14:textId="77777777" w:rsidR="00820E05" w:rsidRDefault="00820E05" w:rsidP="00597207"/>
    <w:p w14:paraId="16A7B21E" w14:textId="77777777" w:rsidR="00820E05" w:rsidRDefault="00820E05" w:rsidP="00597207"/>
    <w:p w14:paraId="3A68D661" w14:textId="77777777" w:rsidR="00820E05" w:rsidRDefault="00820E05" w:rsidP="00597207"/>
    <w:p w14:paraId="62F52AE4" w14:textId="77777777" w:rsidR="00820E05" w:rsidRDefault="00820E05"/>
    <w:p w14:paraId="727B5CFE" w14:textId="77777777" w:rsidR="00820E05" w:rsidRDefault="00820E05" w:rsidP="001C4479"/>
    <w:p w14:paraId="01AB7942" w14:textId="77777777" w:rsidR="00820E05" w:rsidRDefault="00820E05" w:rsidP="001C4479"/>
    <w:p w14:paraId="2A578B8E" w14:textId="77777777" w:rsidR="00820E05" w:rsidRDefault="00820E05" w:rsidP="001C4479"/>
    <w:p w14:paraId="7B91915D" w14:textId="77777777" w:rsidR="00820E05" w:rsidRDefault="00820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4FBB" w14:textId="58C91695" w:rsidR="007D3FB3" w:rsidRPr="007D3FB3" w:rsidRDefault="007D3FB3" w:rsidP="007D3FB3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 w:cs="Arial"/>
        <w:sz w:val="20"/>
        <w:szCs w:val="20"/>
      </w:rPr>
    </w:pPr>
    <w:r w:rsidRPr="003A73BC">
      <w:rPr>
        <w:rFonts w:ascii="Marianne" w:hAnsi="Marianne" w:cs="Arial"/>
        <w:sz w:val="20"/>
        <w:szCs w:val="20"/>
      </w:rPr>
      <w:t xml:space="preserve">Attestation de </w:t>
    </w:r>
    <w:r w:rsidRPr="003A73BC">
      <w:rPr>
        <w:rFonts w:ascii="Marianne" w:hAnsi="Marianne" w:cs="Arial"/>
        <w:sz w:val="20"/>
        <w:szCs w:val="20"/>
        <w:lang w:val="fr-FR"/>
      </w:rPr>
      <w:t>visite</w:t>
    </w:r>
    <w:r w:rsidRPr="003A73BC">
      <w:rPr>
        <w:rFonts w:ascii="Marianne" w:hAnsi="Marianne" w:cs="Arial"/>
        <w:sz w:val="20"/>
        <w:szCs w:val="20"/>
      </w:rPr>
      <w:tab/>
      <w:t>2</w:t>
    </w:r>
    <w:r w:rsidR="00676D1A">
      <w:rPr>
        <w:rFonts w:ascii="Marianne" w:hAnsi="Marianne" w:cs="Arial"/>
        <w:sz w:val="20"/>
        <w:szCs w:val="20"/>
      </w:rPr>
      <w:t>5</w:t>
    </w:r>
    <w:r w:rsidR="00E547E7">
      <w:rPr>
        <w:rFonts w:ascii="Marianne" w:hAnsi="Marianne" w:cs="Arial"/>
        <w:sz w:val="20"/>
        <w:szCs w:val="20"/>
      </w:rPr>
      <w:t>_BAM_</w:t>
    </w:r>
    <w:r w:rsidR="00676D1A">
      <w:rPr>
        <w:rFonts w:ascii="Marianne" w:hAnsi="Marianne" w:cs="Arial"/>
        <w:sz w:val="20"/>
        <w:szCs w:val="20"/>
      </w:rPr>
      <w:t>79</w:t>
    </w:r>
    <w:r w:rsidR="00E547E7">
      <w:rPr>
        <w:rFonts w:ascii="Marianne" w:hAnsi="Marianne" w:cs="Arial"/>
        <w:sz w:val="20"/>
        <w:szCs w:val="20"/>
      </w:rPr>
      <w:t>1</w:t>
    </w:r>
    <w:r w:rsidRPr="003A73BC">
      <w:rPr>
        <w:rFonts w:ascii="Marianne" w:hAnsi="Marianne" w:cs="Arial"/>
        <w:sz w:val="20"/>
        <w:szCs w:val="20"/>
      </w:rPr>
      <w:tab/>
      <w:t xml:space="preserve">Page </w:t>
    </w:r>
    <w:r w:rsidRPr="003A73BC">
      <w:rPr>
        <w:rFonts w:ascii="Marianne" w:hAnsi="Marianne" w:cs="Arial"/>
        <w:sz w:val="20"/>
        <w:szCs w:val="20"/>
      </w:rPr>
      <w:fldChar w:fldCharType="begin"/>
    </w:r>
    <w:r w:rsidRPr="003A73BC">
      <w:rPr>
        <w:rFonts w:ascii="Marianne" w:hAnsi="Marianne" w:cs="Arial"/>
        <w:sz w:val="20"/>
        <w:szCs w:val="20"/>
      </w:rPr>
      <w:instrText xml:space="preserve"> PAGE </w:instrText>
    </w:r>
    <w:r w:rsidRPr="003A73BC">
      <w:rPr>
        <w:rFonts w:ascii="Marianne" w:hAnsi="Marianne" w:cs="Arial"/>
        <w:sz w:val="20"/>
        <w:szCs w:val="20"/>
      </w:rPr>
      <w:fldChar w:fldCharType="separate"/>
    </w:r>
    <w:r w:rsidR="008C1E03">
      <w:rPr>
        <w:rFonts w:ascii="Marianne" w:hAnsi="Marianne" w:cs="Arial"/>
        <w:noProof/>
        <w:sz w:val="20"/>
        <w:szCs w:val="20"/>
      </w:rPr>
      <w:t>2</w:t>
    </w:r>
    <w:r w:rsidRPr="003A73BC">
      <w:rPr>
        <w:rFonts w:ascii="Marianne" w:hAnsi="Marianne" w:cs="Arial"/>
        <w:sz w:val="20"/>
        <w:szCs w:val="20"/>
      </w:rPr>
      <w:fldChar w:fldCharType="end"/>
    </w:r>
    <w:r w:rsidRPr="003A73BC">
      <w:rPr>
        <w:rFonts w:ascii="Marianne" w:hAnsi="Marianne" w:cs="Arial"/>
        <w:sz w:val="20"/>
        <w:szCs w:val="20"/>
      </w:rPr>
      <w:t xml:space="preserve"> </w:t>
    </w:r>
    <w:r w:rsidRPr="007D3FB3">
      <w:rPr>
        <w:rFonts w:ascii="Marianne" w:hAnsi="Marianne" w:cs="Arial"/>
        <w:sz w:val="20"/>
        <w:szCs w:val="20"/>
        <w:lang w:val="fr-FR"/>
      </w:rPr>
      <w:t>sur</w:t>
    </w:r>
    <w:r w:rsidRPr="003A73BC">
      <w:rPr>
        <w:rFonts w:ascii="Marianne" w:hAnsi="Marianne" w:cs="Arial"/>
        <w:sz w:val="20"/>
        <w:szCs w:val="20"/>
      </w:rPr>
      <w:t xml:space="preserve"> </w:t>
    </w:r>
    <w:r w:rsidRPr="003A73BC">
      <w:rPr>
        <w:rFonts w:ascii="Marianne" w:hAnsi="Marianne" w:cs="Arial"/>
        <w:sz w:val="20"/>
        <w:szCs w:val="20"/>
      </w:rPr>
      <w:fldChar w:fldCharType="begin"/>
    </w:r>
    <w:r w:rsidRPr="003A73BC">
      <w:rPr>
        <w:rFonts w:ascii="Marianne" w:hAnsi="Marianne" w:cs="Arial"/>
        <w:sz w:val="20"/>
        <w:szCs w:val="20"/>
      </w:rPr>
      <w:instrText xml:space="preserve"> NUMPAGES </w:instrText>
    </w:r>
    <w:r w:rsidRPr="003A73BC">
      <w:rPr>
        <w:rFonts w:ascii="Marianne" w:hAnsi="Marianne" w:cs="Arial"/>
        <w:sz w:val="20"/>
        <w:szCs w:val="20"/>
      </w:rPr>
      <w:fldChar w:fldCharType="separate"/>
    </w:r>
    <w:r w:rsidR="008C1E03">
      <w:rPr>
        <w:rFonts w:ascii="Marianne" w:hAnsi="Marianne" w:cs="Arial"/>
        <w:noProof/>
        <w:sz w:val="20"/>
        <w:szCs w:val="20"/>
      </w:rPr>
      <w:t>2</w:t>
    </w:r>
    <w:r w:rsidRPr="003A73BC">
      <w:rPr>
        <w:rFonts w:ascii="Marianne" w:hAnsi="Marianne" w:cs="Arial"/>
        <w:noProof/>
        <w:sz w:val="20"/>
        <w:szCs w:val="20"/>
      </w:rPr>
      <w:fldChar w:fldCharType="end"/>
    </w:r>
  </w:p>
  <w:p w14:paraId="02B78969" w14:textId="77777777" w:rsidR="00066F84" w:rsidRDefault="00066F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06A0" w14:textId="71194B0E" w:rsidR="00D84359" w:rsidRPr="001C4479" w:rsidRDefault="003932B9" w:rsidP="001C4479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 w:cs="Arial"/>
        <w:sz w:val="20"/>
        <w:szCs w:val="20"/>
      </w:rPr>
    </w:pPr>
    <w:r w:rsidRPr="003A73BC">
      <w:rPr>
        <w:rFonts w:ascii="Marianne" w:hAnsi="Marianne" w:cs="Arial"/>
        <w:sz w:val="20"/>
        <w:szCs w:val="20"/>
      </w:rPr>
      <w:t xml:space="preserve">Attestation de </w:t>
    </w:r>
    <w:r w:rsidRPr="003A73BC">
      <w:rPr>
        <w:rFonts w:ascii="Marianne" w:hAnsi="Marianne" w:cs="Arial"/>
        <w:sz w:val="20"/>
        <w:szCs w:val="20"/>
        <w:lang w:val="fr-FR"/>
      </w:rPr>
      <w:t>visite</w:t>
    </w:r>
    <w:r w:rsidRPr="003A73BC">
      <w:rPr>
        <w:rFonts w:ascii="Marianne" w:hAnsi="Marianne" w:cs="Arial"/>
        <w:sz w:val="20"/>
        <w:szCs w:val="20"/>
      </w:rPr>
      <w:tab/>
    </w:r>
    <w:r w:rsidR="007B5FA2" w:rsidRPr="003A73BC">
      <w:rPr>
        <w:rFonts w:ascii="Marianne" w:hAnsi="Marianne" w:cs="Arial"/>
        <w:sz w:val="20"/>
        <w:szCs w:val="20"/>
      </w:rPr>
      <w:t>2</w:t>
    </w:r>
    <w:r w:rsidR="002F082E">
      <w:rPr>
        <w:rFonts w:ascii="Marianne" w:hAnsi="Marianne" w:cs="Arial"/>
        <w:sz w:val="20"/>
        <w:szCs w:val="20"/>
      </w:rPr>
      <w:t>5</w:t>
    </w:r>
    <w:r w:rsidRPr="003A73BC">
      <w:rPr>
        <w:rFonts w:ascii="Marianne" w:hAnsi="Marianne" w:cs="Arial"/>
        <w:sz w:val="20"/>
        <w:szCs w:val="20"/>
      </w:rPr>
      <w:t>_BAM_</w:t>
    </w:r>
    <w:r w:rsidR="002F082E">
      <w:rPr>
        <w:rFonts w:ascii="Marianne" w:hAnsi="Marianne" w:cs="Arial"/>
        <w:sz w:val="20"/>
        <w:szCs w:val="20"/>
      </w:rPr>
      <w:t>791</w:t>
    </w:r>
    <w:r w:rsidRPr="003A73BC">
      <w:rPr>
        <w:rFonts w:ascii="Marianne" w:hAnsi="Marianne" w:cs="Arial"/>
        <w:sz w:val="20"/>
        <w:szCs w:val="20"/>
      </w:rPr>
      <w:tab/>
      <w:t xml:space="preserve">Page </w:t>
    </w:r>
    <w:r w:rsidRPr="003A73BC">
      <w:rPr>
        <w:rFonts w:ascii="Marianne" w:hAnsi="Marianne" w:cs="Arial"/>
        <w:sz w:val="20"/>
        <w:szCs w:val="20"/>
      </w:rPr>
      <w:fldChar w:fldCharType="begin"/>
    </w:r>
    <w:r w:rsidRPr="003A73BC">
      <w:rPr>
        <w:rFonts w:ascii="Marianne" w:hAnsi="Marianne" w:cs="Arial"/>
        <w:sz w:val="20"/>
        <w:szCs w:val="20"/>
      </w:rPr>
      <w:instrText xml:space="preserve"> PAGE </w:instrText>
    </w:r>
    <w:r w:rsidRPr="003A73BC">
      <w:rPr>
        <w:rFonts w:ascii="Marianne" w:hAnsi="Marianne" w:cs="Arial"/>
        <w:sz w:val="20"/>
        <w:szCs w:val="20"/>
      </w:rPr>
      <w:fldChar w:fldCharType="separate"/>
    </w:r>
    <w:r w:rsidR="008C1E03">
      <w:rPr>
        <w:rFonts w:ascii="Marianne" w:hAnsi="Marianne" w:cs="Arial"/>
        <w:noProof/>
        <w:sz w:val="20"/>
        <w:szCs w:val="20"/>
      </w:rPr>
      <w:t>1</w:t>
    </w:r>
    <w:r w:rsidRPr="003A73BC">
      <w:rPr>
        <w:rFonts w:ascii="Marianne" w:hAnsi="Marianne" w:cs="Arial"/>
        <w:sz w:val="20"/>
        <w:szCs w:val="20"/>
      </w:rPr>
      <w:fldChar w:fldCharType="end"/>
    </w:r>
    <w:r w:rsidRPr="003A73BC">
      <w:rPr>
        <w:rFonts w:ascii="Marianne" w:hAnsi="Marianne" w:cs="Arial"/>
        <w:sz w:val="20"/>
        <w:szCs w:val="20"/>
      </w:rPr>
      <w:t xml:space="preserve"> </w:t>
    </w:r>
    <w:r w:rsidRPr="007D3FB3">
      <w:rPr>
        <w:rFonts w:ascii="Marianne" w:hAnsi="Marianne" w:cs="Arial"/>
        <w:sz w:val="20"/>
        <w:szCs w:val="20"/>
        <w:lang w:val="fr-FR"/>
      </w:rPr>
      <w:t>sur</w:t>
    </w:r>
    <w:r w:rsidRPr="003A73BC">
      <w:rPr>
        <w:rFonts w:ascii="Marianne" w:hAnsi="Marianne" w:cs="Arial"/>
        <w:sz w:val="20"/>
        <w:szCs w:val="20"/>
      </w:rPr>
      <w:t xml:space="preserve"> </w:t>
    </w:r>
    <w:r w:rsidRPr="003A73BC">
      <w:rPr>
        <w:rFonts w:ascii="Marianne" w:hAnsi="Marianne" w:cs="Arial"/>
        <w:sz w:val="20"/>
        <w:szCs w:val="20"/>
      </w:rPr>
      <w:fldChar w:fldCharType="begin"/>
    </w:r>
    <w:r w:rsidRPr="003A73BC">
      <w:rPr>
        <w:rFonts w:ascii="Marianne" w:hAnsi="Marianne" w:cs="Arial"/>
        <w:sz w:val="20"/>
        <w:szCs w:val="20"/>
      </w:rPr>
      <w:instrText xml:space="preserve"> NUMPAGES </w:instrText>
    </w:r>
    <w:r w:rsidRPr="003A73BC">
      <w:rPr>
        <w:rFonts w:ascii="Marianne" w:hAnsi="Marianne" w:cs="Arial"/>
        <w:sz w:val="20"/>
        <w:szCs w:val="20"/>
      </w:rPr>
      <w:fldChar w:fldCharType="separate"/>
    </w:r>
    <w:r w:rsidR="008C1E03">
      <w:rPr>
        <w:rFonts w:ascii="Marianne" w:hAnsi="Marianne" w:cs="Arial"/>
        <w:noProof/>
        <w:sz w:val="20"/>
        <w:szCs w:val="20"/>
      </w:rPr>
      <w:t>2</w:t>
    </w:r>
    <w:r w:rsidRPr="003A73BC">
      <w:rPr>
        <w:rFonts w:ascii="Marianne" w:hAnsi="Marianne" w:cs="Arial"/>
        <w:noProof/>
        <w:sz w:val="20"/>
        <w:szCs w:val="20"/>
      </w:rPr>
      <w:fldChar w:fldCharType="end"/>
    </w:r>
  </w:p>
  <w:p w14:paraId="5A05CB57" w14:textId="77777777" w:rsidR="00066F84" w:rsidRDefault="00066F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93FD9" w14:textId="77777777" w:rsidR="00820E05" w:rsidRDefault="00820E05" w:rsidP="004355E2">
      <w:pPr>
        <w:spacing w:before="0"/>
      </w:pPr>
      <w:r>
        <w:separator/>
      </w:r>
    </w:p>
    <w:p w14:paraId="24234BA3" w14:textId="77777777" w:rsidR="00820E05" w:rsidRDefault="00820E05"/>
    <w:p w14:paraId="791983F4" w14:textId="77777777" w:rsidR="00820E05" w:rsidRDefault="00820E05" w:rsidP="00D41943"/>
    <w:p w14:paraId="62E81C61" w14:textId="77777777" w:rsidR="00820E05" w:rsidRDefault="00820E05" w:rsidP="00D41943"/>
    <w:p w14:paraId="7D958F13" w14:textId="77777777" w:rsidR="00820E05" w:rsidRDefault="00820E05"/>
    <w:p w14:paraId="6D9EC3EF" w14:textId="77777777" w:rsidR="00820E05" w:rsidRDefault="00820E05" w:rsidP="00C30DF7"/>
    <w:p w14:paraId="7ECFA7B9" w14:textId="77777777" w:rsidR="00820E05" w:rsidRDefault="00820E05" w:rsidP="00C30DF7"/>
    <w:p w14:paraId="7F6266CE" w14:textId="77777777" w:rsidR="00820E05" w:rsidRDefault="00820E05" w:rsidP="008B3C64"/>
    <w:p w14:paraId="7D0EDDC0" w14:textId="77777777" w:rsidR="00820E05" w:rsidRDefault="00820E05"/>
    <w:p w14:paraId="3E5E04C3" w14:textId="77777777" w:rsidR="00820E05" w:rsidRDefault="00820E05" w:rsidP="00597207"/>
    <w:p w14:paraId="37E989FA" w14:textId="77777777" w:rsidR="00820E05" w:rsidRDefault="00820E05" w:rsidP="00597207"/>
    <w:p w14:paraId="155F0D32" w14:textId="77777777" w:rsidR="00820E05" w:rsidRDefault="00820E05" w:rsidP="00597207"/>
    <w:p w14:paraId="7A89F4AD" w14:textId="77777777" w:rsidR="00820E05" w:rsidRDefault="00820E05" w:rsidP="00597207"/>
    <w:p w14:paraId="197C95EC" w14:textId="77777777" w:rsidR="00820E05" w:rsidRDefault="00820E05" w:rsidP="00597207"/>
    <w:p w14:paraId="5B9048FD" w14:textId="77777777" w:rsidR="00820E05" w:rsidRDefault="00820E05"/>
    <w:p w14:paraId="494CEBF9" w14:textId="77777777" w:rsidR="00820E05" w:rsidRDefault="00820E05" w:rsidP="001C4479"/>
    <w:p w14:paraId="27059609" w14:textId="77777777" w:rsidR="00820E05" w:rsidRDefault="00820E05" w:rsidP="001C4479"/>
    <w:p w14:paraId="1C59A44C" w14:textId="77777777" w:rsidR="00820E05" w:rsidRDefault="00820E05" w:rsidP="001C4479"/>
    <w:p w14:paraId="3600C6F6" w14:textId="77777777" w:rsidR="00820E05" w:rsidRDefault="00820E05"/>
  </w:footnote>
  <w:footnote w:type="continuationSeparator" w:id="0">
    <w:p w14:paraId="0C65FE7A" w14:textId="77777777" w:rsidR="00820E05" w:rsidRDefault="00820E05" w:rsidP="004355E2">
      <w:pPr>
        <w:spacing w:before="0"/>
      </w:pPr>
      <w:r>
        <w:continuationSeparator/>
      </w:r>
    </w:p>
    <w:p w14:paraId="3FE04E76" w14:textId="77777777" w:rsidR="00820E05" w:rsidRDefault="00820E05"/>
    <w:p w14:paraId="1B2ECAED" w14:textId="77777777" w:rsidR="00820E05" w:rsidRDefault="00820E05" w:rsidP="00D41943"/>
    <w:p w14:paraId="6D2BB991" w14:textId="77777777" w:rsidR="00820E05" w:rsidRDefault="00820E05" w:rsidP="00D41943"/>
    <w:p w14:paraId="417AD6DA" w14:textId="77777777" w:rsidR="00820E05" w:rsidRDefault="00820E05"/>
    <w:p w14:paraId="209147AF" w14:textId="77777777" w:rsidR="00820E05" w:rsidRDefault="00820E05" w:rsidP="00C30DF7"/>
    <w:p w14:paraId="0077B9ED" w14:textId="77777777" w:rsidR="00820E05" w:rsidRDefault="00820E05" w:rsidP="00C30DF7"/>
    <w:p w14:paraId="0C24792A" w14:textId="77777777" w:rsidR="00820E05" w:rsidRDefault="00820E05" w:rsidP="008B3C64"/>
    <w:p w14:paraId="6E48FF59" w14:textId="77777777" w:rsidR="00820E05" w:rsidRDefault="00820E05"/>
    <w:p w14:paraId="0178DC6E" w14:textId="77777777" w:rsidR="00820E05" w:rsidRDefault="00820E05" w:rsidP="00597207"/>
    <w:p w14:paraId="14AD10CD" w14:textId="77777777" w:rsidR="00820E05" w:rsidRDefault="00820E05" w:rsidP="00597207"/>
    <w:p w14:paraId="4E6A3BB9" w14:textId="77777777" w:rsidR="00820E05" w:rsidRDefault="00820E05" w:rsidP="00597207"/>
    <w:p w14:paraId="5C8216D6" w14:textId="77777777" w:rsidR="00820E05" w:rsidRDefault="00820E05" w:rsidP="00597207"/>
    <w:p w14:paraId="05B3042F" w14:textId="77777777" w:rsidR="00820E05" w:rsidRDefault="00820E05" w:rsidP="00597207"/>
    <w:p w14:paraId="3FB43CE4" w14:textId="77777777" w:rsidR="00820E05" w:rsidRDefault="00820E05"/>
    <w:p w14:paraId="0090CB0D" w14:textId="77777777" w:rsidR="00820E05" w:rsidRDefault="00820E05" w:rsidP="001C4479"/>
    <w:p w14:paraId="4DCA6B7E" w14:textId="77777777" w:rsidR="00820E05" w:rsidRDefault="00820E05" w:rsidP="001C4479"/>
    <w:p w14:paraId="698A9C56" w14:textId="77777777" w:rsidR="00820E05" w:rsidRDefault="00820E05" w:rsidP="001C4479"/>
    <w:p w14:paraId="059C7333" w14:textId="77777777" w:rsidR="00820E05" w:rsidRDefault="00820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4402" w14:textId="1AF22C2F" w:rsidR="003932B9" w:rsidRDefault="00676D1A" w:rsidP="003932B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noProof/>
      </w:rPr>
      <w:pict w14:anchorId="3ADE38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2" o:spid="_x0000_s1026" type="#_x0000_t75" style="position:absolute;left:0;text-align:left;margin-left:-4.9pt;margin-top:1.6pt;width:62.6pt;height:70.8pt;z-index:251659264;visibility:visible;mso-wrap-style:square;mso-wrap-distance-left:9pt;mso-wrap-distance-top:0;mso-wrap-distance-right:9pt;mso-wrap-distance-bottom:0;mso-position-horizontal-relative:text;mso-position-vertical-relative:text">
          <v:imagedata r:id="rId1" o:title=""/>
          <w10:wrap type="square"/>
        </v:shape>
      </w:pict>
    </w:r>
  </w:p>
  <w:p w14:paraId="735CB71F" w14:textId="77777777" w:rsidR="003932B9" w:rsidRDefault="003932B9" w:rsidP="003932B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46EA1B85" w14:textId="77777777" w:rsidR="003932B9" w:rsidRPr="002E576F" w:rsidRDefault="003932B9" w:rsidP="003932B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1E2E8F84" w14:textId="193ED806" w:rsidR="003932B9" w:rsidRPr="002E576F" w:rsidRDefault="003932B9" w:rsidP="003932B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7B447864" w14:textId="77777777" w:rsidR="003932B9" w:rsidRDefault="003932B9" w:rsidP="003932B9">
    <w:pPr>
      <w:pStyle w:val="Corpsdetexte"/>
      <w:rPr>
        <w:rFonts w:ascii="Marianne" w:hAnsi="Marianne"/>
      </w:rPr>
    </w:pPr>
  </w:p>
  <w:p w14:paraId="0CCB9270" w14:textId="77777777" w:rsidR="0064730B" w:rsidRDefault="0064730B" w:rsidP="00597207"/>
  <w:p w14:paraId="78BD7AC5" w14:textId="77777777" w:rsidR="00066F84" w:rsidRDefault="00066F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55452"/>
    <w:multiLevelType w:val="hybridMultilevel"/>
    <w:tmpl w:val="18B8CBBC"/>
    <w:lvl w:ilvl="0" w:tplc="F6DE57A2">
      <w:start w:val="4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62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D1EE6"/>
    <w:rsid w:val="00011F0E"/>
    <w:rsid w:val="00046233"/>
    <w:rsid w:val="00066F84"/>
    <w:rsid w:val="000914BB"/>
    <w:rsid w:val="000E3673"/>
    <w:rsid w:val="001315F3"/>
    <w:rsid w:val="00174195"/>
    <w:rsid w:val="001A2ECC"/>
    <w:rsid w:val="001B2A78"/>
    <w:rsid w:val="001C444F"/>
    <w:rsid w:val="001C4479"/>
    <w:rsid w:val="001E0515"/>
    <w:rsid w:val="00200EFD"/>
    <w:rsid w:val="00227A27"/>
    <w:rsid w:val="00272A41"/>
    <w:rsid w:val="002769B7"/>
    <w:rsid w:val="00283AA4"/>
    <w:rsid w:val="002C7FA1"/>
    <w:rsid w:val="002D0205"/>
    <w:rsid w:val="002E46B2"/>
    <w:rsid w:val="002F082E"/>
    <w:rsid w:val="00325183"/>
    <w:rsid w:val="00326B49"/>
    <w:rsid w:val="003932B9"/>
    <w:rsid w:val="003A1160"/>
    <w:rsid w:val="003A73BC"/>
    <w:rsid w:val="004029F2"/>
    <w:rsid w:val="00405FC9"/>
    <w:rsid w:val="00416D82"/>
    <w:rsid w:val="004355E2"/>
    <w:rsid w:val="00451AAE"/>
    <w:rsid w:val="004F32A6"/>
    <w:rsid w:val="005336DC"/>
    <w:rsid w:val="00597207"/>
    <w:rsid w:val="005C2851"/>
    <w:rsid w:val="005E3437"/>
    <w:rsid w:val="00607908"/>
    <w:rsid w:val="00616EBA"/>
    <w:rsid w:val="0064730B"/>
    <w:rsid w:val="006769E9"/>
    <w:rsid w:val="00676D1A"/>
    <w:rsid w:val="006E1E2C"/>
    <w:rsid w:val="006E5630"/>
    <w:rsid w:val="00751EA2"/>
    <w:rsid w:val="00760CDC"/>
    <w:rsid w:val="007B5D79"/>
    <w:rsid w:val="007B5FA2"/>
    <w:rsid w:val="007D12C0"/>
    <w:rsid w:val="007D3FB3"/>
    <w:rsid w:val="007D5698"/>
    <w:rsid w:val="00815C5E"/>
    <w:rsid w:val="00820E05"/>
    <w:rsid w:val="00842CCC"/>
    <w:rsid w:val="008B3C64"/>
    <w:rsid w:val="008C0D1E"/>
    <w:rsid w:val="008C1E03"/>
    <w:rsid w:val="00947DFE"/>
    <w:rsid w:val="00967C35"/>
    <w:rsid w:val="00972BF8"/>
    <w:rsid w:val="0099730B"/>
    <w:rsid w:val="009D1EE6"/>
    <w:rsid w:val="00A3582E"/>
    <w:rsid w:val="00A80532"/>
    <w:rsid w:val="00AA1556"/>
    <w:rsid w:val="00AC13CA"/>
    <w:rsid w:val="00AF391B"/>
    <w:rsid w:val="00B11DBC"/>
    <w:rsid w:val="00B26D6C"/>
    <w:rsid w:val="00C30DF7"/>
    <w:rsid w:val="00C63437"/>
    <w:rsid w:val="00C71D7D"/>
    <w:rsid w:val="00C96070"/>
    <w:rsid w:val="00D41943"/>
    <w:rsid w:val="00D84359"/>
    <w:rsid w:val="00D85943"/>
    <w:rsid w:val="00DA3322"/>
    <w:rsid w:val="00DB37BC"/>
    <w:rsid w:val="00DE424C"/>
    <w:rsid w:val="00DE7101"/>
    <w:rsid w:val="00E356A9"/>
    <w:rsid w:val="00E45E24"/>
    <w:rsid w:val="00E547E7"/>
    <w:rsid w:val="00E71EB8"/>
    <w:rsid w:val="00ED35A2"/>
    <w:rsid w:val="00EE7994"/>
    <w:rsid w:val="00F2022A"/>
    <w:rsid w:val="00F645B5"/>
    <w:rsid w:val="00FA16C6"/>
    <w:rsid w:val="00FA5E89"/>
    <w:rsid w:val="00FD401E"/>
    <w:rsid w:val="00FE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F3F9E"/>
  <w15:docId w15:val="{F954EDAD-781F-4139-84AA-A173FC1A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83AA4"/>
    <w:pPr>
      <w:widowControl w:val="0"/>
      <w:spacing w:before="57"/>
      <w:jc w:val="center"/>
    </w:pPr>
    <w:rPr>
      <w:rFonts w:ascii="Times New Roman" w:eastAsia="Andale Sans UI" w:hAnsi="Times New Roman" w:cs="Tahoma"/>
      <w:sz w:val="22"/>
      <w:szCs w:val="22"/>
      <w:lang w:val="de-DE" w:eastAsia="ja-JP" w:bidi="fa-IR"/>
    </w:rPr>
  </w:style>
  <w:style w:type="paragraph" w:styleId="Titre1">
    <w:name w:val="heading 1"/>
    <w:basedOn w:val="Normal"/>
    <w:next w:val="Corpsdetexte"/>
    <w:link w:val="Titre1Car"/>
    <w:qFormat/>
    <w:rsid w:val="00B11DBC"/>
    <w:pPr>
      <w:keepNext/>
      <w:outlineLvl w:val="0"/>
    </w:pPr>
    <w:rPr>
      <w:rFonts w:eastAsia="Times New Roman"/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B11DBC"/>
    <w:rPr>
      <w:rFonts w:ascii="Times New Roman" w:eastAsia="Times New Roman" w:hAnsi="Times New Roman" w:cs="Tahoma"/>
      <w:color w:val="808080"/>
      <w:sz w:val="36"/>
      <w:szCs w:val="36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11DBC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B11DBC"/>
    <w:rPr>
      <w:rFonts w:ascii="Times New Roman" w:eastAsia="Andale Sans UI" w:hAnsi="Times New Roman" w:cs="Tahoma"/>
      <w:lang w:val="de-DE"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1DBC"/>
    <w:pPr>
      <w:spacing w:before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11DBC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83AA4"/>
    <w:pPr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 w:bidi="hi-IN"/>
    </w:rPr>
  </w:style>
  <w:style w:type="character" w:customStyle="1" w:styleId="ServiceInfo-headerCar">
    <w:name w:val="Service Info - header Car"/>
    <w:link w:val="ServiceInfo-header"/>
    <w:rsid w:val="00283AA4"/>
    <w:rPr>
      <w:rFonts w:ascii="Arial" w:eastAsia="Arial" w:hAnsi="Arial" w:cs="Arial"/>
      <w:b/>
      <w:bCs/>
      <w:sz w:val="24"/>
      <w:szCs w:val="24"/>
      <w:lang w:val="en-US" w:eastAsia="ja-JP" w:bidi="hi-IN"/>
    </w:rPr>
  </w:style>
  <w:style w:type="paragraph" w:styleId="En-tte">
    <w:name w:val="header"/>
    <w:basedOn w:val="Normal"/>
    <w:link w:val="En-tteCar"/>
    <w:uiPriority w:val="99"/>
    <w:unhideWhenUsed/>
    <w:rsid w:val="00283AA4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link w:val="En-tte"/>
    <w:uiPriority w:val="99"/>
    <w:rsid w:val="00283AA4"/>
    <w:rPr>
      <w:rFonts w:ascii="Times New Roman" w:eastAsia="Andale Sans UI" w:hAnsi="Times New Roman" w:cs="Tahoma"/>
      <w:lang w:val="de-DE"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4355E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link w:val="Pieddepage"/>
    <w:uiPriority w:val="99"/>
    <w:rsid w:val="004355E2"/>
    <w:rPr>
      <w:rFonts w:ascii="Times New Roman" w:eastAsia="Andale Sans UI" w:hAnsi="Times New Roman" w:cs="Tahoma"/>
      <w:lang w:val="de-DE" w:eastAsia="ja-JP" w:bidi="fa-IR"/>
    </w:rPr>
  </w:style>
  <w:style w:type="table" w:styleId="Grilledutableau">
    <w:name w:val="Table Grid"/>
    <w:basedOn w:val="TableauNormal"/>
    <w:uiPriority w:val="59"/>
    <w:rsid w:val="00393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C30DF7"/>
    <w:pPr>
      <w:widowControl w:val="0"/>
      <w:jc w:val="center"/>
    </w:pPr>
    <w:rPr>
      <w:rFonts w:ascii="Times New Roman" w:eastAsia="Andale Sans UI" w:hAnsi="Times New Roman" w:cs="Tahoma"/>
      <w:sz w:val="22"/>
      <w:szCs w:val="22"/>
      <w:lang w:val="de-DE" w:eastAsia="ja-JP" w:bidi="fa-IR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E547E7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lang w:val="fr-FR" w:eastAsia="en-US" w:bidi="ar-SA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rsid w:val="00E547E7"/>
  </w:style>
  <w:style w:type="character" w:styleId="Marquedecommentaire">
    <w:name w:val="annotation reference"/>
    <w:uiPriority w:val="99"/>
    <w:semiHidden/>
    <w:unhideWhenUsed/>
    <w:rsid w:val="002E46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E46B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2E46B2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46B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E46B2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paragraph" w:styleId="Rvision">
    <w:name w:val="Revision"/>
    <w:hidden/>
    <w:uiPriority w:val="99"/>
    <w:semiHidden/>
    <w:rsid w:val="00FA16C6"/>
    <w:rPr>
      <w:rFonts w:ascii="Times New Roman" w:eastAsia="Andale Sans UI" w:hAnsi="Times New Roman" w:cs="Tahoma"/>
      <w:sz w:val="22"/>
      <w:szCs w:val="22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eboucher\Downloads\Mod&#232;le_Attestation%20de%20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B202C-F626-4538-AB4E-0B3E7A36B00B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2.xml><?xml version="1.0" encoding="utf-8"?>
<ds:datastoreItem xmlns:ds="http://schemas.openxmlformats.org/officeDocument/2006/customXml" ds:itemID="{1708C41D-F54F-4464-B404-8BE0F854E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B3F572-D2EE-4129-98C4-34FB101426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17076-C5C6-4C30-A8FC-788F5085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Modèle_Attestation de visite.dotx</Template>
  <TotalTime>8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LEBOUCHER Christopher</dc:creator>
  <cp:keywords/>
  <cp:lastModifiedBy>LEBOUCHER Christopher</cp:lastModifiedBy>
  <cp:revision>14</cp:revision>
  <cp:lastPrinted>2019-07-31T12:05:00Z</cp:lastPrinted>
  <dcterms:created xsi:type="dcterms:W3CDTF">2023-09-05T08:09:00Z</dcterms:created>
  <dcterms:modified xsi:type="dcterms:W3CDTF">2025-10-14T09:37:00Z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0x0101007427A27E3224DC438148487FCAEE5262</vt:lpwstr>
  </property>
</Properties>
</file>